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AF328" w14:textId="77777777" w:rsidR="00A22F81" w:rsidRPr="00A22F81" w:rsidRDefault="00A22F81" w:rsidP="00A22F81">
      <w:pPr>
        <w:pStyle w:val="LAText"/>
      </w:pPr>
      <w:r w:rsidRPr="00A22F81">
        <w:fldChar w:fldCharType="begin"/>
      </w:r>
      <w:r w:rsidRPr="00A22F81">
        <w:instrText>LL_ID:7dkWzw26xjEXuhCgA</w:instrText>
      </w:r>
      <w:r w:rsidRPr="00A22F81">
        <w:fldChar w:fldCharType="separate"/>
      </w:r>
      <w:r w:rsidRPr="00A22F81">
        <w:fldChar w:fldCharType="end"/>
      </w:r>
    </w:p>
    <w:p w14:paraId="7CEE065E" w14:textId="77777777" w:rsidR="00A22F81" w:rsidRDefault="00A22F81" w:rsidP="00A22F81">
      <w:pPr>
        <w:pStyle w:val="LAText"/>
        <w:spacing w:before="0"/>
        <w:jc w:val="left"/>
      </w:pPr>
      <w:r w:rsidRPr="00A22F81">
        <w:fldChar w:fldCharType="begin"/>
      </w:r>
      <w:r w:rsidRPr="00A22F81">
        <w:instrText>LL_ID:Db3v9baH4qHHQ8xg9</w:instrText>
      </w:r>
      <w:r w:rsidRPr="00A22F81">
        <w:fldChar w:fldCharType="separate"/>
      </w:r>
      <w:r w:rsidRPr="00A22F81">
        <w:fldChar w:fldCharType="end"/>
      </w:r>
      <w:r w:rsidRPr="00A22F81">
        <w:t xml:space="preserve">Jobcenter Mannheim </w:t>
      </w:r>
    </w:p>
    <w:p w14:paraId="2E0F1E2C" w14:textId="309FC8FB" w:rsidR="00A22F81" w:rsidRPr="00A22F81" w:rsidRDefault="00A22F81" w:rsidP="00A22F81">
      <w:pPr>
        <w:pStyle w:val="LAText"/>
        <w:spacing w:before="0"/>
        <w:jc w:val="left"/>
      </w:pPr>
      <w:r w:rsidRPr="00A22F81">
        <w:t>Ifflandstraße 2-6</w:t>
      </w:r>
      <w:r w:rsidRPr="00A22F81">
        <w:br/>
        <w:t>68161 Mannheim</w:t>
      </w:r>
    </w:p>
    <w:p w14:paraId="27830D37" w14:textId="77777777" w:rsidR="00A22F81" w:rsidRPr="00A22F81" w:rsidRDefault="00A22F81" w:rsidP="00A22F81">
      <w:pPr>
        <w:pStyle w:val="LAText"/>
      </w:pPr>
      <w:r w:rsidRPr="00A22F81">
        <w:fldChar w:fldCharType="begin"/>
      </w:r>
      <w:r w:rsidRPr="00A22F81">
        <w:instrText>LL_ID:KRLPSYfjFedsywDs2</w:instrText>
      </w:r>
      <w:r w:rsidRPr="00A22F81">
        <w:fldChar w:fldCharType="separate"/>
      </w:r>
      <w:r w:rsidRPr="00A22F81">
        <w:fldChar w:fldCharType="end"/>
      </w:r>
    </w:p>
    <w:p w14:paraId="699EAE5A" w14:textId="77777777" w:rsidR="00A22F81" w:rsidRPr="00A22F81" w:rsidRDefault="00A22F81" w:rsidP="00A22F81">
      <w:pPr>
        <w:pStyle w:val="LAText"/>
      </w:pPr>
      <w:r w:rsidRPr="00A22F81">
        <w:fldChar w:fldCharType="begin"/>
      </w:r>
      <w:r w:rsidRPr="00A22F81">
        <w:instrText>LL_ID:LPQfXdgoPHQMAce5r</w:instrText>
      </w:r>
      <w:r w:rsidRPr="00A22F81">
        <w:fldChar w:fldCharType="separate"/>
      </w:r>
      <w:r w:rsidRPr="00A22F81">
        <w:fldChar w:fldCharType="end"/>
      </w:r>
    </w:p>
    <w:p w14:paraId="07939574" w14:textId="77777777" w:rsidR="00A22F81" w:rsidRPr="00A22F81" w:rsidRDefault="00A22F81" w:rsidP="00A22F81">
      <w:pPr>
        <w:pStyle w:val="LAText"/>
      </w:pPr>
      <w:r w:rsidRPr="00A22F81">
        <w:fldChar w:fldCharType="begin"/>
      </w:r>
      <w:r w:rsidRPr="00A22F81">
        <w:instrText>LL_ID:y4xw47FLnxpdk2SEA</w:instrText>
      </w:r>
      <w:r w:rsidRPr="00A22F81">
        <w:fldChar w:fldCharType="separate"/>
      </w:r>
      <w:r w:rsidRPr="00A22F81">
        <w:fldChar w:fldCharType="end"/>
      </w:r>
    </w:p>
    <w:p w14:paraId="43D9460D" w14:textId="77777777" w:rsidR="00A22F81" w:rsidRPr="00A22F81" w:rsidRDefault="00A22F81" w:rsidP="00A22F81">
      <w:pPr>
        <w:pStyle w:val="LAText"/>
      </w:pPr>
      <w:r w:rsidRPr="00A22F81">
        <w:fldChar w:fldCharType="begin"/>
      </w:r>
      <w:r w:rsidRPr="00A22F81">
        <w:instrText>LL_ID:XG6qGAHSnBf23wo3Y</w:instrText>
      </w:r>
      <w:r w:rsidRPr="00A22F81">
        <w:fldChar w:fldCharType="separate"/>
      </w:r>
      <w:r w:rsidRPr="00A22F81">
        <w:fldChar w:fldCharType="end"/>
      </w:r>
      <w:r w:rsidRPr="00A22F81">
        <w:rPr>
          <w:b/>
        </w:rPr>
        <w:t>Per E-Vergabe-Portal</w:t>
      </w:r>
    </w:p>
    <w:p w14:paraId="0161426F" w14:textId="77777777" w:rsidR="00A22F81" w:rsidRPr="00A22F81" w:rsidRDefault="00A22F81" w:rsidP="00A22F81">
      <w:pPr>
        <w:pStyle w:val="LAText"/>
      </w:pPr>
      <w:r w:rsidRPr="00A22F81">
        <w:fldChar w:fldCharType="begin"/>
      </w:r>
      <w:r w:rsidRPr="00A22F81">
        <w:instrText>LL_ID:XQr9bvC33Dkubwo3B</w:instrText>
      </w:r>
      <w:r w:rsidRPr="00A22F81">
        <w:fldChar w:fldCharType="separate"/>
      </w:r>
      <w:r w:rsidRPr="00A22F81">
        <w:fldChar w:fldCharType="end"/>
      </w:r>
    </w:p>
    <w:p w14:paraId="0B3E4A69" w14:textId="77777777" w:rsidR="00A22F81" w:rsidRPr="00A22F81" w:rsidRDefault="00A22F81" w:rsidP="00A22F81">
      <w:pPr>
        <w:pStyle w:val="LAText"/>
      </w:pPr>
      <w:r w:rsidRPr="00A22F81">
        <w:fldChar w:fldCharType="begin"/>
      </w:r>
      <w:r w:rsidRPr="00A22F81">
        <w:instrText>LL_ID:988pWzwnz7NgMJbjj</w:instrText>
      </w:r>
      <w:r w:rsidRPr="00A22F81">
        <w:fldChar w:fldCharType="separate"/>
      </w:r>
      <w:r w:rsidRPr="00A22F81">
        <w:fldChar w:fldCharType="end"/>
      </w:r>
      <w:r w:rsidRPr="00A22F81">
        <w:t>Sehr geehrte Damen und Herren,</w:t>
      </w:r>
    </w:p>
    <w:p w14:paraId="6FB94674" w14:textId="1B9DD179" w:rsidR="00A22F81" w:rsidRPr="00A22F81" w:rsidRDefault="00A22F81" w:rsidP="00A22F81">
      <w:pPr>
        <w:pStyle w:val="LAText"/>
      </w:pPr>
      <w:r w:rsidRPr="00A22F81">
        <w:fldChar w:fldCharType="begin"/>
      </w:r>
      <w:r w:rsidRPr="00A22F81">
        <w:instrText>LL_ID:wTGDybSq9E7BAAGGo</w:instrText>
      </w:r>
      <w:r w:rsidRPr="00A22F81">
        <w:fldChar w:fldCharType="separate"/>
      </w:r>
      <w:r w:rsidRPr="00A22F81">
        <w:fldChar w:fldCharType="end"/>
      </w:r>
      <w:r w:rsidRPr="00A22F81">
        <w:t>hiermit gebe(n) ich/wir mein/unser Angebot im Vergabeverfahren „</w:t>
      </w:r>
      <w:r>
        <w:t>Projekt Gesundheitszentrum</w:t>
      </w:r>
      <w:r w:rsidRPr="00A22F81">
        <w:t>“ ab.</w:t>
      </w:r>
    </w:p>
    <w:p w14:paraId="3A6F2B84" w14:textId="77777777" w:rsidR="00A22F81" w:rsidRPr="00A22F81" w:rsidRDefault="00A22F81" w:rsidP="00AD0097">
      <w:pPr>
        <w:pStyle w:val="LAEbene1"/>
      </w:pPr>
      <w:r w:rsidRPr="00A22F81">
        <w:fldChar w:fldCharType="begin"/>
      </w:r>
      <w:r w:rsidRPr="00A22F81">
        <w:instrText>LL_ID:wCkCBHXr6vDCRnykT</w:instrText>
      </w:r>
      <w:r w:rsidRPr="00A22F81">
        <w:fldChar w:fldCharType="separate"/>
      </w:r>
      <w:r w:rsidRPr="00A22F81">
        <w:fldChar w:fldCharType="end"/>
      </w:r>
      <w:r w:rsidRPr="00A22F81">
        <w:t>Bindefrist</w:t>
      </w:r>
    </w:p>
    <w:p w14:paraId="55E5467C" w14:textId="77777777" w:rsidR="00A22F81" w:rsidRPr="00A22F81" w:rsidRDefault="00A22F81" w:rsidP="00AD0097">
      <w:pPr>
        <w:pStyle w:val="LAText1"/>
      </w:pPr>
      <w:r w:rsidRPr="00A22F81">
        <w:fldChar w:fldCharType="begin"/>
      </w:r>
      <w:r w:rsidRPr="00A22F81">
        <w:instrText>LL_ID:y9XiPTPuFq9AjubLv</w:instrText>
      </w:r>
      <w:r w:rsidRPr="00A22F81">
        <w:fldChar w:fldCharType="separate"/>
      </w:r>
      <w:r w:rsidRPr="00A22F81">
        <w:fldChar w:fldCharType="end"/>
      </w:r>
      <w:r w:rsidRPr="00A22F81">
        <w:t>An mein/unser Angebot halte(n) ich/wir mich/uns bis zum Ablauf der im Verfahrensbrief angegebenen Bindefrist gebunden.</w:t>
      </w:r>
    </w:p>
    <w:p w14:paraId="57CDF397" w14:textId="77777777" w:rsidR="00A22F81" w:rsidRPr="00A22F81" w:rsidRDefault="00A22F81" w:rsidP="00AD0097">
      <w:pPr>
        <w:pStyle w:val="LAEbene1"/>
      </w:pPr>
      <w:r w:rsidRPr="00A22F81">
        <w:fldChar w:fldCharType="begin"/>
      </w:r>
      <w:r w:rsidRPr="00A22F81">
        <w:instrText>LL_ID:Zen3ZdJbKcwK8Q9v3</w:instrText>
      </w:r>
      <w:r w:rsidRPr="00A22F81">
        <w:fldChar w:fldCharType="separate"/>
      </w:r>
      <w:r w:rsidRPr="00A22F81">
        <w:fldChar w:fldCharType="end"/>
      </w:r>
      <w:r w:rsidRPr="00A22F81">
        <w:t>Angebotsbestandteile</w:t>
      </w:r>
    </w:p>
    <w:p w14:paraId="1306BAF4" w14:textId="77777777" w:rsidR="00A22F81" w:rsidRPr="004026DD" w:rsidRDefault="00A22F81" w:rsidP="00AD0097">
      <w:pPr>
        <w:pStyle w:val="LAText1"/>
      </w:pPr>
      <w:r w:rsidRPr="00A22F81">
        <w:fldChar w:fldCharType="begin"/>
      </w:r>
      <w:r w:rsidRPr="00A22F81">
        <w:instrText>LL_ID:Khogciw3NHeySC65R</w:instrText>
      </w:r>
      <w:r w:rsidRPr="00A22F81">
        <w:fldChar w:fldCharType="separate"/>
      </w:r>
      <w:r w:rsidRPr="00A22F81">
        <w:fldChar w:fldCharType="end"/>
      </w:r>
      <w:r w:rsidRPr="00A22F81">
        <w:t>Bestandteil meines/</w:t>
      </w:r>
      <w:r w:rsidRPr="004026DD">
        <w:t>unseres Angebots sind neben diesem Angebotsschreiben:</w:t>
      </w:r>
    </w:p>
    <w:p w14:paraId="27388E91" w14:textId="1905FC6F" w:rsidR="00AD0097" w:rsidRPr="004026DD" w:rsidRDefault="004026DD" w:rsidP="00AD0097">
      <w:pPr>
        <w:pStyle w:val="LAAufz1"/>
      </w:pPr>
      <w:r w:rsidRPr="004026DD">
        <w:t xml:space="preserve">die Besonderen Vertragsbedingungen (BVB) </w:t>
      </w:r>
      <w:r w:rsidR="00AD0097" w:rsidRPr="004026DD">
        <w:t xml:space="preserve">(Anhang 3) einschließlich </w:t>
      </w:r>
      <w:r w:rsidRPr="004026DD">
        <w:t>der</w:t>
      </w:r>
      <w:r w:rsidR="00AD0097" w:rsidRPr="004026DD">
        <w:t xml:space="preserve"> Anlage</w:t>
      </w:r>
      <w:r w:rsidRPr="004026DD">
        <w:t xml:space="preserve"> 1 „Datenschutzvereinbarung“</w:t>
      </w:r>
      <w:r w:rsidR="00AD0097" w:rsidRPr="004026DD">
        <w:t>,</w:t>
      </w:r>
    </w:p>
    <w:p w14:paraId="043EE6FB" w14:textId="3FC2061A" w:rsidR="00A22F81" w:rsidRPr="004026DD" w:rsidRDefault="00A22F81" w:rsidP="00AD0097">
      <w:pPr>
        <w:pStyle w:val="LAAufz1"/>
      </w:pPr>
      <w:r w:rsidRPr="004026DD">
        <w:t>die Leistungsbeschreibung (Anhang 4)</w:t>
      </w:r>
      <w:r w:rsidR="00AD0097" w:rsidRPr="004026DD">
        <w:t>,</w:t>
      </w:r>
    </w:p>
    <w:p w14:paraId="5183E1D4" w14:textId="1170DA7B" w:rsidR="00A22F81" w:rsidRPr="004026DD" w:rsidRDefault="00A22F81" w:rsidP="00AD0097">
      <w:pPr>
        <w:pStyle w:val="LAAufz1"/>
      </w:pPr>
      <w:r w:rsidRPr="004026DD">
        <w:t>die Datenschutzhinweise (Anhang 12)</w:t>
      </w:r>
      <w:r w:rsidR="00AD0097" w:rsidRPr="004026DD">
        <w:t>.</w:t>
      </w:r>
    </w:p>
    <w:p w14:paraId="4B7B57F5" w14:textId="1F65584F" w:rsidR="00A22F81" w:rsidRPr="004026DD" w:rsidRDefault="00A22F81" w:rsidP="00AD0097">
      <w:pPr>
        <w:pStyle w:val="LAText1"/>
      </w:pPr>
      <w:r w:rsidRPr="004026DD">
        <w:fldChar w:fldCharType="begin"/>
      </w:r>
      <w:r w:rsidRPr="004026DD">
        <w:instrText>LL_ID:4LxRrmgrMHpKkGBny</w:instrText>
      </w:r>
      <w:r w:rsidRPr="004026DD">
        <w:fldChar w:fldCharType="separate"/>
      </w:r>
      <w:r w:rsidRPr="004026DD">
        <w:fldChar w:fldCharType="end"/>
      </w:r>
      <w:r w:rsidRPr="004026DD">
        <w:t>[</w:t>
      </w:r>
      <w:r w:rsidRPr="004026DD">
        <w:rPr>
          <w:i/>
        </w:rPr>
        <w:t>Hinweis: Die Leistungsbeschreibung (Anhang 4), der Vertrag (Anhang 3) einschließlich der Anlage</w:t>
      </w:r>
      <w:r w:rsidR="004026DD" w:rsidRPr="004026DD">
        <w:rPr>
          <w:i/>
        </w:rPr>
        <w:t xml:space="preserve"> 1 Datenschutzvereinbarung</w:t>
      </w:r>
      <w:r w:rsidR="00AD0097" w:rsidRPr="004026DD">
        <w:rPr>
          <w:i/>
        </w:rPr>
        <w:t xml:space="preserve"> </w:t>
      </w:r>
      <w:r w:rsidRPr="004026DD">
        <w:rPr>
          <w:i/>
        </w:rPr>
        <w:t>und die Datenschutzhinweise (Anhang 12) müssen nicht mit dem Angebot eingereicht werden.]</w:t>
      </w:r>
    </w:p>
    <w:p w14:paraId="55EA38F4" w14:textId="79F77707" w:rsidR="00A22F81" w:rsidRPr="004026DD" w:rsidRDefault="00A22F81" w:rsidP="00AD0097">
      <w:pPr>
        <w:pStyle w:val="LAText1"/>
      </w:pPr>
      <w:r w:rsidRPr="004026DD">
        <w:fldChar w:fldCharType="begin"/>
      </w:r>
      <w:r w:rsidRPr="004026DD">
        <w:instrText>LL_ID:C8a4LuTyTaqntfGBs</w:instrText>
      </w:r>
      <w:r w:rsidRPr="004026DD">
        <w:fldChar w:fldCharType="separate"/>
      </w:r>
      <w:r w:rsidRPr="004026DD">
        <w:fldChar w:fldCharType="end"/>
      </w:r>
      <w:r w:rsidRPr="004026DD">
        <w:t xml:space="preserve">sowie die nachfolgend aufgeführten Nachweise/Angaben/Unterlagen nach Maßgabe von Kapitel </w:t>
      </w:r>
      <w:r w:rsidR="00AD0097" w:rsidRPr="004026DD">
        <w:t xml:space="preserve">B.I </w:t>
      </w:r>
      <w:r w:rsidRPr="004026DD">
        <w:t>des Verfahrensbriefs, die mit dem Angebot einzureichen sind und von mir/uns anliegend eingereicht werden:</w:t>
      </w:r>
    </w:p>
    <w:p w14:paraId="1597D883" w14:textId="1E1A73DD" w:rsidR="00A22F81" w:rsidRPr="004026DD" w:rsidRDefault="00A22F81" w:rsidP="00AD0097">
      <w:pPr>
        <w:pStyle w:val="LAAufz1"/>
      </w:pPr>
      <w:r w:rsidRPr="004026DD">
        <w:t>das ausgefüllte Formblatt „Nichtvorliegen von Ausschlussgründen/Eignung“ (Anhang 2) einschließlich seiner Anlage</w:t>
      </w:r>
      <w:r w:rsidR="00476207" w:rsidRPr="004026DD">
        <w:t xml:space="preserve"> 1,</w:t>
      </w:r>
    </w:p>
    <w:p w14:paraId="00B7717E" w14:textId="77777777" w:rsidR="00AD0097" w:rsidRDefault="00A22F81" w:rsidP="00AD0097">
      <w:pPr>
        <w:pStyle w:val="LAAufz1"/>
      </w:pPr>
      <w:r w:rsidRPr="004026DD">
        <w:t>das ausgefüllte Formblatt „Preisblatt</w:t>
      </w:r>
      <w:r w:rsidRPr="00A22F81">
        <w:t>“ (Anhang 5),</w:t>
      </w:r>
      <w:r w:rsidR="00AD0097" w:rsidRPr="00AD0097">
        <w:t xml:space="preserve"> </w:t>
      </w:r>
    </w:p>
    <w:p w14:paraId="192C2104" w14:textId="27C6D7CF" w:rsidR="00AD0097" w:rsidRPr="00A22F81" w:rsidRDefault="00AD0097" w:rsidP="00AD0097">
      <w:pPr>
        <w:pStyle w:val="LAAufz1"/>
      </w:pPr>
      <w:r>
        <w:lastRenderedPageBreak/>
        <w:t xml:space="preserve">das ausgefüllte </w:t>
      </w:r>
      <w:r w:rsidRPr="00A22F81">
        <w:t>Formblatt "Konzepte" (Anhang 6)</w:t>
      </w:r>
      <w:r>
        <w:t>,</w:t>
      </w:r>
    </w:p>
    <w:p w14:paraId="7A33AA4D" w14:textId="77777777" w:rsidR="00A22F81" w:rsidRPr="00A22F81" w:rsidRDefault="00A22F81" w:rsidP="00AD0097">
      <w:pPr>
        <w:pStyle w:val="LAAufz1"/>
      </w:pPr>
      <w:r w:rsidRPr="00A22F81">
        <w:t>das ausgefüllte Formblatt „Sanktionspaket Russland“ (Anhang 7),</w:t>
      </w:r>
    </w:p>
    <w:p w14:paraId="2B193BB1" w14:textId="77777777" w:rsidR="00A22F81" w:rsidRPr="00A22F81" w:rsidRDefault="00A22F81" w:rsidP="00AD0097">
      <w:pPr>
        <w:pStyle w:val="LAAufz1"/>
      </w:pPr>
      <w:r w:rsidRPr="00A22F81">
        <w:rPr>
          <w:i/>
        </w:rPr>
        <w:t>sofern das Angebot von einer Bietergemeinschaft eingereicht wird:</w:t>
      </w:r>
      <w:r w:rsidRPr="00A22F81">
        <w:t xml:space="preserve"> das ausgefüllte Formblatt „Bietergemeinschaftserklärung“ (Anhang 8),</w:t>
      </w:r>
    </w:p>
    <w:p w14:paraId="0213C88D" w14:textId="77777777" w:rsidR="00A22F81" w:rsidRPr="00A22F81" w:rsidRDefault="00A22F81" w:rsidP="00AD0097">
      <w:pPr>
        <w:pStyle w:val="LAAufz1"/>
      </w:pPr>
      <w:r w:rsidRPr="00A22F81">
        <w:rPr>
          <w:i/>
        </w:rPr>
        <w:t>sofern beabsichtigt wird, Leistungen an Unterauftragnehmer zu vergeben:</w:t>
      </w:r>
      <w:r w:rsidRPr="00A22F81">
        <w:t xml:space="preserve"> das ausgefüllte Formblatt „Verzeichnis Unterauftragnehmerleistungen“ (Anhang 9),</w:t>
      </w:r>
    </w:p>
    <w:p w14:paraId="4C017521" w14:textId="77777777" w:rsidR="00A22F81" w:rsidRPr="00A22F81" w:rsidRDefault="00A22F81" w:rsidP="00AD0097">
      <w:pPr>
        <w:pStyle w:val="LAAufz1"/>
      </w:pPr>
      <w:r w:rsidRPr="00A22F81">
        <w:rPr>
          <w:i/>
        </w:rPr>
        <w:t>sofern von einer Eignungsleihe Gebrauch gemacht wird:</w:t>
      </w:r>
      <w:r w:rsidRPr="00A22F81">
        <w:t xml:space="preserve"> die ausgefüllten Formblätter „Eignungsleihe Bieter“ (Anhang 10) und „Eignungsleihe Dritter“ (Anhang 11) einschließlich der darin geforderten Anlagen.</w:t>
      </w:r>
    </w:p>
    <w:p w14:paraId="22D4EC77" w14:textId="77777777" w:rsidR="00A22F81" w:rsidRPr="00A22F81" w:rsidRDefault="00A22F81" w:rsidP="00AD0097">
      <w:pPr>
        <w:pStyle w:val="LAEbene1"/>
      </w:pPr>
      <w:r w:rsidRPr="00A22F81">
        <w:fldChar w:fldCharType="begin"/>
      </w:r>
      <w:r w:rsidRPr="00A22F81">
        <w:instrText>LL_ID:P2cLDHmRE9pECaLQk</w:instrText>
      </w:r>
      <w:r w:rsidRPr="00A22F81">
        <w:fldChar w:fldCharType="separate"/>
      </w:r>
      <w:r w:rsidRPr="00A22F81">
        <w:fldChar w:fldCharType="end"/>
      </w:r>
      <w:r w:rsidRPr="00A22F81">
        <w:t>Angabe KMU</w:t>
      </w:r>
    </w:p>
    <w:p w14:paraId="5D8056FD" w14:textId="77777777" w:rsidR="00A22F81" w:rsidRPr="00A22F81" w:rsidRDefault="00A22F81" w:rsidP="00AD0097">
      <w:pPr>
        <w:pStyle w:val="LAText1"/>
      </w:pPr>
      <w:r w:rsidRPr="00A22F81">
        <w:fldChar w:fldCharType="begin"/>
      </w:r>
      <w:r w:rsidRPr="00A22F81">
        <w:instrText>LL_ID:GLLfEhgMvHjrpcXB8</w:instrText>
      </w:r>
      <w:r w:rsidRPr="00A22F81">
        <w:fldChar w:fldCharType="separate"/>
      </w:r>
      <w:r w:rsidRPr="00A22F81">
        <w:fldChar w:fldCharType="end"/>
      </w:r>
      <w:r w:rsidRPr="00A22F81">
        <w:t>Nach § 3 Abs. 1 i.V.m. Anlage 1 der VergStatVO hat der öffentliche Auftraggeber die Anzahl der Angebote, die von Kleinstunternehmen und/oder kleinen und/oder mittleren Unternehmen („KMU“) eingegangen sind, an das Statistische Bundesamt zu übermitteln.</w:t>
      </w:r>
    </w:p>
    <w:p w14:paraId="1F9605DF" w14:textId="55160041" w:rsidR="00A22F81" w:rsidRPr="00A22F81" w:rsidRDefault="00A22F81" w:rsidP="00AD0097">
      <w:pPr>
        <w:pStyle w:val="LAText1"/>
      </w:pPr>
      <w:r w:rsidRPr="00A22F81">
        <w:fldChar w:fldCharType="begin"/>
      </w:r>
      <w:r w:rsidRPr="00A22F81">
        <w:instrText>LL_ID:6REfGF48nBaKw8CyS</w:instrText>
      </w:r>
      <w:r w:rsidRPr="00A22F81">
        <w:fldChar w:fldCharType="separate"/>
      </w:r>
      <w:r w:rsidRPr="00A22F81">
        <w:fldChar w:fldCharType="end"/>
      </w:r>
      <w:r w:rsidRPr="00A22F81">
        <w:t>Der Bieter/die Bietergemeinschaft hat für seine/ihre Angabe die KMU-Definition in der Empfehlung 2003/361/EG der Kommission vom 6. Mai 2003 betreffend die Definition der Kleinstunternehmen sowie der kleinen und mittleren Unternehmen (ABl. L 124 vom 20.5.2003, S. 36)</w:t>
      </w:r>
      <w:r w:rsidR="00AD0097">
        <w:t xml:space="preserve">; </w:t>
      </w:r>
      <w:r w:rsidRPr="00A22F81">
        <w:t>Abrufbar unter</w:t>
      </w:r>
      <w:r w:rsidR="00AD0097">
        <w:t xml:space="preserve">: </w:t>
      </w:r>
      <w:hyperlink r:id="rId7" w:history="1">
        <w:r w:rsidR="00AD0097" w:rsidRPr="00CF29E3">
          <w:rPr>
            <w:rStyle w:val="Hyperlink"/>
          </w:rPr>
          <w:t>https://eur-lex.europa.eu/legal-content/DE/TXT/PDF/?uri=CELEX:32003H0361&amp;from=EL</w:t>
        </w:r>
      </w:hyperlink>
      <w:r w:rsidR="00AD0097">
        <w:t xml:space="preserve"> </w:t>
      </w:r>
      <w:r w:rsidRPr="00A22F81">
        <w:t>(nachfolgend „</w:t>
      </w:r>
      <w:r w:rsidRPr="00A22F81">
        <w:rPr>
          <w:b/>
        </w:rPr>
        <w:t>Empfehlung</w:t>
      </w:r>
      <w:r w:rsidRPr="00A22F81">
        <w:t>“) zugrunde zu legen.</w:t>
      </w:r>
    </w:p>
    <w:p w14:paraId="596C0D4F" w14:textId="77777777" w:rsidR="00A22F81" w:rsidRPr="00A22F81" w:rsidRDefault="00A22F81" w:rsidP="00AD0097">
      <w:pPr>
        <w:pStyle w:val="LAText1"/>
      </w:pPr>
      <w:r w:rsidRPr="00A22F81">
        <w:fldChar w:fldCharType="begin"/>
      </w:r>
      <w:r w:rsidRPr="00A22F81">
        <w:instrText>LL_ID:7MEqyDDLFNQzziiBB</w:instrText>
      </w:r>
      <w:r w:rsidRPr="00A22F81">
        <w:fldChar w:fldCharType="separate"/>
      </w:r>
      <w:r w:rsidRPr="00A22F81">
        <w:fldChar w:fldCharType="end"/>
      </w:r>
      <w:r w:rsidRPr="00A22F81">
        <w:t>In Artikel 2 der Empfehlung heißt es wörtlich:</w:t>
      </w:r>
    </w:p>
    <w:p w14:paraId="21476C9D" w14:textId="77777777" w:rsidR="00A22F81" w:rsidRPr="00AD0097" w:rsidRDefault="00A22F81" w:rsidP="00AD0097">
      <w:pPr>
        <w:pStyle w:val="LAAufz1"/>
        <w:rPr>
          <w:i/>
        </w:rPr>
      </w:pPr>
      <w:r w:rsidRPr="00AD0097">
        <w:rPr>
          <w:i/>
        </w:rPr>
        <w:fldChar w:fldCharType="begin"/>
      </w:r>
      <w:r w:rsidRPr="00AD0097">
        <w:rPr>
          <w:i/>
        </w:rPr>
        <w:instrText>LL_ID:9GgqDzT77pruFHmJ9</w:instrText>
      </w:r>
      <w:r w:rsidRPr="00AD0097">
        <w:rPr>
          <w:i/>
        </w:rPr>
        <w:fldChar w:fldCharType="separate"/>
      </w:r>
      <w:r w:rsidRPr="00AD0097">
        <w:rPr>
          <w:i/>
        </w:rPr>
        <w:fldChar w:fldCharType="end"/>
      </w:r>
      <w:r w:rsidRPr="00AD0097">
        <w:rPr>
          <w:i/>
        </w:rPr>
        <w:t>„(1) 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4C1E7F80" w14:textId="77777777" w:rsidR="00A22F81" w:rsidRPr="00AD0097" w:rsidRDefault="00A22F81" w:rsidP="00AD0097">
      <w:pPr>
        <w:pStyle w:val="LAAufz1"/>
        <w:rPr>
          <w:i/>
        </w:rPr>
      </w:pPr>
      <w:r w:rsidRPr="00AD0097">
        <w:rPr>
          <w:i/>
        </w:rPr>
        <w:fldChar w:fldCharType="begin"/>
      </w:r>
      <w:r w:rsidRPr="00AD0097">
        <w:rPr>
          <w:i/>
        </w:rPr>
        <w:instrText>LL_ID:6fbM9ZhnREusdmaJN</w:instrText>
      </w:r>
      <w:r w:rsidRPr="00AD0097">
        <w:rPr>
          <w:i/>
        </w:rPr>
        <w:fldChar w:fldCharType="separate"/>
      </w:r>
      <w:r w:rsidRPr="00AD0097">
        <w:rPr>
          <w:i/>
        </w:rPr>
        <w:fldChar w:fldCharType="end"/>
      </w:r>
      <w:r w:rsidRPr="00AD0097">
        <w:rPr>
          <w:i/>
        </w:rPr>
        <w:t>(2) Innerhalb der Kategorie der KMU wird ein kleines Unternehmen als ein Unternehmen definiert, das weniger als 50 Personen beschäftigt und dessen Jahresumsatz bzw. Jahresbilanz 10 Mio. EUR nicht übersteigt.</w:t>
      </w:r>
    </w:p>
    <w:p w14:paraId="490E41BE" w14:textId="77777777" w:rsidR="00A22F81" w:rsidRPr="00AD0097" w:rsidRDefault="00A22F81" w:rsidP="00AD0097">
      <w:pPr>
        <w:pStyle w:val="LAAufz1"/>
        <w:rPr>
          <w:i/>
        </w:rPr>
      </w:pPr>
      <w:r w:rsidRPr="00AD0097">
        <w:rPr>
          <w:i/>
        </w:rPr>
        <w:fldChar w:fldCharType="begin"/>
      </w:r>
      <w:r w:rsidRPr="00AD0097">
        <w:rPr>
          <w:i/>
        </w:rPr>
        <w:instrText>LL_ID:udLGs348RoE9v8YK9</w:instrText>
      </w:r>
      <w:r w:rsidRPr="00AD0097">
        <w:rPr>
          <w:i/>
        </w:rPr>
        <w:fldChar w:fldCharType="separate"/>
      </w:r>
      <w:r w:rsidRPr="00AD0097">
        <w:rPr>
          <w:i/>
        </w:rPr>
        <w:fldChar w:fldCharType="end"/>
      </w:r>
      <w:r w:rsidRPr="00AD0097">
        <w:rPr>
          <w:i/>
        </w:rPr>
        <w:t>(3) Innerhalb der Kategorie der KMU wird ein Kleinstunternehmen als ein Unternehmen definiert, das weniger als 10 Personen beschäftigt und dessen Jahresumsatz bzw. Jahresbilanz 2 Mio. EUR nicht überschreitet.“</w:t>
      </w:r>
    </w:p>
    <w:p w14:paraId="42FCF39C" w14:textId="77777777" w:rsidR="00A22F81" w:rsidRDefault="00A22F81" w:rsidP="00AD0097">
      <w:pPr>
        <w:pStyle w:val="LAText1"/>
      </w:pPr>
      <w:r w:rsidRPr="00A22F81">
        <w:fldChar w:fldCharType="begin"/>
      </w:r>
      <w:r w:rsidRPr="00A22F81">
        <w:instrText>LL_ID:nTaBSBNQ4nDWr7Zoq</w:instrText>
      </w:r>
      <w:r w:rsidRPr="00A22F81">
        <w:fldChar w:fldCharType="separate"/>
      </w:r>
      <w:r w:rsidRPr="00A22F81">
        <w:fldChar w:fldCharType="end"/>
      </w:r>
      <w:r w:rsidRPr="00A22F81">
        <w:t>Zu den Einzelheiten (z.B. zur Berechnung der Mitarbeiterzahlen, für die finanziellen Schwellenwerte berücksichtigte Unternehmenstypen, zugrunde gelegte Daten) wird auf die Empfehlung verwiesen.</w:t>
      </w:r>
    </w:p>
    <w:p w14:paraId="1E2D8013" w14:textId="77777777" w:rsidR="00304533" w:rsidRDefault="00304533" w:rsidP="00AD0097">
      <w:pPr>
        <w:pStyle w:val="LAText1"/>
      </w:pPr>
    </w:p>
    <w:p w14:paraId="07BCF72C" w14:textId="77777777" w:rsidR="00304533" w:rsidRDefault="00304533" w:rsidP="00AD0097">
      <w:pPr>
        <w:pStyle w:val="LAText1"/>
      </w:pPr>
    </w:p>
    <w:tbl>
      <w:tblPr>
        <w:tblW w:w="8647" w:type="dxa"/>
        <w:tblInd w:w="562" w:type="dxa"/>
        <w:tblBorders>
          <w:top w:val="single" w:sz="4" w:space="0" w:color="auto"/>
          <w:left w:val="single" w:sz="4" w:space="0" w:color="auto"/>
          <w:bottom w:val="single" w:sz="4" w:space="0" w:color="auto"/>
          <w:right w:val="single" w:sz="4" w:space="0" w:color="auto"/>
        </w:tblBorders>
        <w:shd w:val="clear" w:color="auto" w:fill="F2F2F2" w:themeFill="background1" w:themeFillShade="F2"/>
        <w:tblLook w:val="04A0" w:firstRow="1" w:lastRow="0" w:firstColumn="1" w:lastColumn="0" w:noHBand="0" w:noVBand="1"/>
      </w:tblPr>
      <w:tblGrid>
        <w:gridCol w:w="8647"/>
      </w:tblGrid>
      <w:tr w:rsidR="00304533" w:rsidRPr="007A7A0F" w14:paraId="0C3A7A4F" w14:textId="77777777" w:rsidTr="00FC353A">
        <w:tc>
          <w:tcPr>
            <w:tcW w:w="8647" w:type="dxa"/>
            <w:shd w:val="clear" w:color="auto" w:fill="F2F2F2" w:themeFill="background1" w:themeFillShade="F2"/>
          </w:tcPr>
          <w:p w14:paraId="2301387D" w14:textId="77777777" w:rsidR="00304533" w:rsidRPr="007A7A0F" w:rsidRDefault="00304533" w:rsidP="00FC353A">
            <w:pPr>
              <w:spacing w:after="160" w:line="259" w:lineRule="auto"/>
              <w:rPr>
                <w:szCs w:val="21"/>
              </w:rPr>
            </w:pPr>
            <w:r w:rsidRPr="007A7A0F">
              <w:rPr>
                <w:szCs w:val="21"/>
              </w:rPr>
              <w:t xml:space="preserve">Ich bin/Wir sind: </w:t>
            </w:r>
          </w:p>
          <w:p w14:paraId="00E0CD2F" w14:textId="77777777" w:rsidR="00304533" w:rsidRPr="007A7A0F" w:rsidRDefault="00BA45B7" w:rsidP="00FC353A">
            <w:pPr>
              <w:spacing w:after="160" w:line="259" w:lineRule="auto"/>
              <w:rPr>
                <w:szCs w:val="21"/>
              </w:rPr>
            </w:pPr>
            <w:sdt>
              <w:sdtPr>
                <w:rPr>
                  <w:szCs w:val="21"/>
                </w:rPr>
                <w:id w:val="-1841306890"/>
                <w14:checkbox>
                  <w14:checked w14:val="0"/>
                  <w14:checkedState w14:val="2612" w14:font="MS Gothic"/>
                  <w14:uncheckedState w14:val="2610" w14:font="MS Gothic"/>
                </w14:checkbox>
              </w:sdtPr>
              <w:sdtEndPr/>
              <w:sdtContent>
                <w:r w:rsidR="00304533" w:rsidRPr="007A7A0F">
                  <w:rPr>
                    <w:rFonts w:ascii="Segoe UI Symbol" w:hAnsi="Segoe UI Symbol" w:cs="Segoe UI Symbol"/>
                    <w:szCs w:val="21"/>
                  </w:rPr>
                  <w:t>☐</w:t>
                </w:r>
              </w:sdtContent>
            </w:sdt>
            <w:r w:rsidR="00304533" w:rsidRPr="007A7A0F">
              <w:rPr>
                <w:szCs w:val="21"/>
              </w:rPr>
              <w:t xml:space="preserve"> ein Kleinstunternehmen.</w:t>
            </w:r>
          </w:p>
          <w:p w14:paraId="4B2C3946" w14:textId="77777777" w:rsidR="00304533" w:rsidRPr="007A7A0F" w:rsidRDefault="00BA45B7" w:rsidP="00FC353A">
            <w:pPr>
              <w:spacing w:after="160" w:line="259" w:lineRule="auto"/>
              <w:rPr>
                <w:szCs w:val="21"/>
              </w:rPr>
            </w:pPr>
            <w:sdt>
              <w:sdtPr>
                <w:rPr>
                  <w:szCs w:val="21"/>
                </w:rPr>
                <w:id w:val="1621649933"/>
                <w14:checkbox>
                  <w14:checked w14:val="0"/>
                  <w14:checkedState w14:val="2612" w14:font="MS Gothic"/>
                  <w14:uncheckedState w14:val="2610" w14:font="MS Gothic"/>
                </w14:checkbox>
              </w:sdtPr>
              <w:sdtEndPr/>
              <w:sdtContent>
                <w:r w:rsidR="00304533" w:rsidRPr="007A7A0F">
                  <w:rPr>
                    <w:rFonts w:ascii="Segoe UI Symbol" w:hAnsi="Segoe UI Symbol" w:cs="Segoe UI Symbol"/>
                    <w:szCs w:val="21"/>
                  </w:rPr>
                  <w:t>☐</w:t>
                </w:r>
              </w:sdtContent>
            </w:sdt>
            <w:r w:rsidR="00304533" w:rsidRPr="007A7A0F">
              <w:rPr>
                <w:szCs w:val="21"/>
              </w:rPr>
              <w:t xml:space="preserve"> ein kleines Unternehmen.</w:t>
            </w:r>
          </w:p>
          <w:p w14:paraId="7A9E0AEB" w14:textId="77777777" w:rsidR="00304533" w:rsidRPr="007A7A0F" w:rsidRDefault="00BA45B7" w:rsidP="00FC353A">
            <w:pPr>
              <w:spacing w:after="160" w:line="259" w:lineRule="auto"/>
              <w:rPr>
                <w:szCs w:val="21"/>
              </w:rPr>
            </w:pPr>
            <w:sdt>
              <w:sdtPr>
                <w:rPr>
                  <w:szCs w:val="21"/>
                </w:rPr>
                <w:id w:val="-764455348"/>
                <w14:checkbox>
                  <w14:checked w14:val="0"/>
                  <w14:checkedState w14:val="2612" w14:font="MS Gothic"/>
                  <w14:uncheckedState w14:val="2610" w14:font="MS Gothic"/>
                </w14:checkbox>
              </w:sdtPr>
              <w:sdtEndPr/>
              <w:sdtContent>
                <w:r w:rsidR="00304533" w:rsidRPr="007A7A0F">
                  <w:rPr>
                    <w:rFonts w:ascii="Segoe UI Symbol" w:hAnsi="Segoe UI Symbol" w:cs="Segoe UI Symbol"/>
                    <w:szCs w:val="21"/>
                  </w:rPr>
                  <w:t>☐</w:t>
                </w:r>
              </w:sdtContent>
            </w:sdt>
            <w:r w:rsidR="00304533" w:rsidRPr="007A7A0F">
              <w:rPr>
                <w:szCs w:val="21"/>
              </w:rPr>
              <w:t xml:space="preserve"> ein mittleres Unternehmen.</w:t>
            </w:r>
          </w:p>
          <w:p w14:paraId="1C15D288" w14:textId="77777777" w:rsidR="00304533" w:rsidRPr="007A7A0F" w:rsidRDefault="00BA45B7" w:rsidP="00FC353A">
            <w:pPr>
              <w:spacing w:after="160" w:line="259" w:lineRule="auto"/>
              <w:rPr>
                <w:szCs w:val="21"/>
              </w:rPr>
            </w:pPr>
            <w:sdt>
              <w:sdtPr>
                <w:rPr>
                  <w:szCs w:val="21"/>
                </w:rPr>
                <w:id w:val="-322354576"/>
                <w14:checkbox>
                  <w14:checked w14:val="0"/>
                  <w14:checkedState w14:val="2612" w14:font="MS Gothic"/>
                  <w14:uncheckedState w14:val="2610" w14:font="MS Gothic"/>
                </w14:checkbox>
              </w:sdtPr>
              <w:sdtEndPr/>
              <w:sdtContent>
                <w:r w:rsidR="00304533" w:rsidRPr="007A7A0F">
                  <w:rPr>
                    <w:rFonts w:ascii="Segoe UI Symbol" w:hAnsi="Segoe UI Symbol" w:cs="Segoe UI Symbol"/>
                    <w:szCs w:val="21"/>
                  </w:rPr>
                  <w:t>☐</w:t>
                </w:r>
              </w:sdtContent>
            </w:sdt>
            <w:r w:rsidR="00304533" w:rsidRPr="007A7A0F">
              <w:rPr>
                <w:szCs w:val="21"/>
              </w:rPr>
              <w:t xml:space="preserve"> kein KMU (d.h. kein Kleinstunternehmen, kleines oder mittleres Unternehmen).</w:t>
            </w:r>
          </w:p>
        </w:tc>
      </w:tr>
    </w:tbl>
    <w:p w14:paraId="533D8D71" w14:textId="77777777" w:rsidR="00A22F81" w:rsidRPr="00A22F81" w:rsidRDefault="00A22F81" w:rsidP="00304533">
      <w:pPr>
        <w:pStyle w:val="LAEbene1"/>
      </w:pPr>
      <w:r w:rsidRPr="00A22F81">
        <w:fldChar w:fldCharType="begin"/>
      </w:r>
      <w:r w:rsidRPr="00A22F81">
        <w:instrText>LL_ID:sTYHAackthudhLpHr</w:instrText>
      </w:r>
      <w:r w:rsidRPr="00A22F81">
        <w:fldChar w:fldCharType="separate"/>
      </w:r>
      <w:r w:rsidRPr="00A22F81">
        <w:fldChar w:fldCharType="end"/>
      </w:r>
      <w:r w:rsidRPr="00A22F81">
        <w:t>Weitere Erklärungen</w:t>
      </w:r>
    </w:p>
    <w:p w14:paraId="7B680B7A" w14:textId="77777777" w:rsidR="00A22F81" w:rsidRPr="00A22F81" w:rsidRDefault="00A22F81" w:rsidP="00304533">
      <w:pPr>
        <w:pStyle w:val="LAText1"/>
      </w:pPr>
      <w:r w:rsidRPr="00A22F81">
        <w:fldChar w:fldCharType="begin"/>
      </w:r>
      <w:r w:rsidRPr="00A22F81">
        <w:instrText>LL_ID:TAvSd5sEdHe9rJcG7</w:instrText>
      </w:r>
      <w:r w:rsidRPr="00A22F81">
        <w:fldChar w:fldCharType="separate"/>
      </w:r>
      <w:r w:rsidRPr="00A22F81">
        <w:fldChar w:fldCharType="end"/>
      </w:r>
      <w:r w:rsidRPr="00A22F81">
        <w:t>Weiter erkläre(n) ich/wir, dass</w:t>
      </w:r>
    </w:p>
    <w:p w14:paraId="618D48F2" w14:textId="77777777" w:rsidR="00A22F81" w:rsidRPr="00A22F81" w:rsidRDefault="00A22F81" w:rsidP="00304533">
      <w:pPr>
        <w:pStyle w:val="LAAufz1"/>
      </w:pPr>
      <w:r w:rsidRPr="00A22F81">
        <w:t>ich/wir die Vergabeunterlagen einer vollständigen Prüfung unterzogen habe(n),</w:t>
      </w:r>
    </w:p>
    <w:p w14:paraId="04344F0C" w14:textId="77777777" w:rsidR="00A22F81" w:rsidRPr="00A22F81" w:rsidRDefault="00A22F81" w:rsidP="00304533">
      <w:pPr>
        <w:pStyle w:val="LAAufz1"/>
      </w:pPr>
      <w:r w:rsidRPr="00A22F81">
        <w:t>ich/wir den Inhalt der Vergabeunterlagen als alleinverbindlich anerkenne(n) und ausschließlich die darin enthaltenen Anforderungen und Bedingungen unserem Angebot zu Grunde gelegt habe(n) und erfülle(n),</w:t>
      </w:r>
    </w:p>
    <w:p w14:paraId="65C93EBF" w14:textId="77777777" w:rsidR="00A22F81" w:rsidRPr="00A22F81" w:rsidRDefault="00A22F81" w:rsidP="00304533">
      <w:pPr>
        <w:pStyle w:val="LAAufz1"/>
      </w:pPr>
      <w:r w:rsidRPr="00A22F81">
        <w:t>mir/uns ggf. zugegangene Änderungen der Vergabeunterlagen von mir/uns für die Angebotserstellung berücksichtigt worden sind,</w:t>
      </w:r>
    </w:p>
    <w:p w14:paraId="747918D9" w14:textId="77777777" w:rsidR="00A22F81" w:rsidRPr="00A22F81" w:rsidRDefault="00A22F81" w:rsidP="00304533">
      <w:pPr>
        <w:pStyle w:val="LAAufz1"/>
      </w:pPr>
      <w:r w:rsidRPr="00A22F81">
        <w:t>ich/wir die in den Vergabeunterlagen an den dafür vorgesehenen Stellen geforderten Eintragungen vorgenommen habe(n) und die Vergabeunterlagen im Übrigen nicht verändert und/oder diese durch eigene Unterlagen ersetzt habe(n),</w:t>
      </w:r>
    </w:p>
    <w:p w14:paraId="64BB3983" w14:textId="77777777" w:rsidR="00A22F81" w:rsidRPr="00A22F81" w:rsidRDefault="00A22F81" w:rsidP="00304533">
      <w:pPr>
        <w:pStyle w:val="LAAufz1"/>
      </w:pPr>
      <w:r w:rsidRPr="00A22F81">
        <w:t>die Vergabeunterlagen für meine/unsere Kalkulation ausreichend sind und ich/wir die mit der Leistungserbringung verbundenen Kosten mit der erforderlichen Genauigkeit beurteilen kann/können,</w:t>
      </w:r>
    </w:p>
    <w:p w14:paraId="7D9A3A04" w14:textId="77777777" w:rsidR="00A22F81" w:rsidRPr="00A22F81" w:rsidRDefault="00A22F81" w:rsidP="00304533">
      <w:pPr>
        <w:pStyle w:val="LAAufz1"/>
      </w:pPr>
      <w:r w:rsidRPr="00A22F81">
        <w:t>mein/unser Angebot alle Bestandteile umfasst, die ich/wir in der in diesem Formblatt benannt habe(n),</w:t>
      </w:r>
    </w:p>
    <w:p w14:paraId="20B0AD15" w14:textId="77777777" w:rsidR="00A22F81" w:rsidRPr="00A22F81" w:rsidRDefault="00A22F81" w:rsidP="00304533">
      <w:pPr>
        <w:pStyle w:val="LAAufz1"/>
      </w:pPr>
      <w:r w:rsidRPr="00A22F81">
        <w:t>mir/uns bewusst ist, dass widersprüchliche Angaben oder wissentlich falsche Erklärungen zur Nichtberücksichtigung meines/unseres Angebots führen können,</w:t>
      </w:r>
    </w:p>
    <w:p w14:paraId="34ECBB66" w14:textId="77777777" w:rsidR="00A22F81" w:rsidRPr="00A22F81" w:rsidRDefault="00A22F81" w:rsidP="00304533">
      <w:pPr>
        <w:pStyle w:val="LAAufz1"/>
      </w:pPr>
      <w:r w:rsidRPr="00A22F81">
        <w:t>ich/wir einen pauschalen Schadensersatz in Höhe von 15 Prozent der Bruttoabrechnungssumme des auf Grund dieses Vergabeverfahrens im Auftragsfall mit uns geschlossenen Vertrages entrichten werde(n), falls ich/wir aus Anlass der Vergabe nachweislich eine Abrede getroffen habe(n), die eine unzulässige Wettbewerbsbeschränkung darstellt, es sei denn, ich/wir weise(n) einen geringeren Schaden nach,</w:t>
      </w:r>
    </w:p>
    <w:p w14:paraId="78DDF771" w14:textId="77777777" w:rsidR="00A22F81" w:rsidRPr="00A22F81" w:rsidRDefault="00A22F81" w:rsidP="00304533">
      <w:pPr>
        <w:pStyle w:val="LAAufz1"/>
      </w:pPr>
      <w:r w:rsidRPr="00A22F81">
        <w:t>ich/wir die gewerberechtlichen Voraussetzungen für die Erbringung der ausgeschriebenen Leistung erfülle(n),</w:t>
      </w:r>
    </w:p>
    <w:p w14:paraId="766A9D83" w14:textId="77777777" w:rsidR="00A22F81" w:rsidRPr="00A22F81" w:rsidRDefault="00A22F81" w:rsidP="00304533">
      <w:pPr>
        <w:pStyle w:val="LAAufz1"/>
      </w:pPr>
      <w:r w:rsidRPr="00A22F81">
        <w:lastRenderedPageBreak/>
        <w:t>ich/wir Leistungen, die nicht in den Vergabeunterlagen als Leistungen, die an Unterauftragnehmer vergeben werden sollen, beschrieben worden sind, im eigenen Betrieb ausführen werden,</w:t>
      </w:r>
    </w:p>
    <w:p w14:paraId="7329A758" w14:textId="77777777" w:rsidR="00A22F81" w:rsidRPr="00A22F81" w:rsidRDefault="00A22F81" w:rsidP="00304533">
      <w:pPr>
        <w:pStyle w:val="LAAufz1"/>
      </w:pPr>
      <w:r w:rsidRPr="00A22F81">
        <w:t xml:space="preserve">von Seiten der Aufsichtsbehörden (Gewerbeaufsichtsamt etc.) keine unerledigten oder fortdauernden Beanstandungen gegen meinen/unseren Betrieb bestehen, </w:t>
      </w:r>
    </w:p>
    <w:p w14:paraId="2005C572" w14:textId="3D9970EF" w:rsidR="00A22F81" w:rsidRPr="00A22F81" w:rsidRDefault="00A22F81" w:rsidP="00304533">
      <w:pPr>
        <w:pStyle w:val="LAAufz1"/>
      </w:pPr>
      <w:r w:rsidRPr="00A22F81">
        <w:t>ich/wir bei der Ausführung des öffentlichen Auftrags alle rechtlichen Verpflichtungen einhalte(n), insbesondere den Arbeitnehmerinnen und Arbeitnehmern wenigstens diejenigen Mindestbedingungen einschließlich des Mindestentgelts gewähre(n), die nach dem Mindestlohngesetz, einem nach dem Tarifvertragsgesetz mit den Wirkungen des Arbeitnehmerentsendegesetzes (AEntG) für allgemein verbindlich erklärten Tarifvertrag oder einer nach § 7, § 7a oder § 11 AEntG oder einer nach § 3a A</w:t>
      </w:r>
      <w:r w:rsidR="00304533">
        <w:t>Ü</w:t>
      </w:r>
      <w:r w:rsidRPr="00A22F81">
        <w:t>G erlassenen Rechtsverordnung für die betreffende Leistung verbindlich vorgegeben werden, sowie gem. § 7 Abs. 1 AGG und § 3 Abs. 1 EntgTranspG Frauen und Männern bei gleicher oder gleichwertiger Arbeit gleiches Entgelt bezahle(n) und</w:t>
      </w:r>
    </w:p>
    <w:p w14:paraId="18745E3D" w14:textId="27E64A83" w:rsidR="00A22F81" w:rsidRPr="00A22F81" w:rsidRDefault="00A22F81" w:rsidP="00304533">
      <w:pPr>
        <w:pStyle w:val="LAAufz1"/>
      </w:pPr>
      <w:r w:rsidRPr="00A22F81">
        <w:t>ich/wir damit einverstanden sind, dass der Namen und die Adresse meines Unternehmens/unseres Unternehmens/unserer Unternehmen im Informationsschreiben i.S.v. §</w:t>
      </w:r>
      <w:r w:rsidR="00304533">
        <w:t> </w:t>
      </w:r>
      <w:r w:rsidRPr="00A22F81">
        <w:t>134 Abs. 1 GWB und in der Vergabebekanntmachung genannt werden können.</w:t>
      </w:r>
    </w:p>
    <w:p w14:paraId="43500A00" w14:textId="77777777" w:rsidR="00A22F81" w:rsidRPr="00A22F81" w:rsidRDefault="00A22F81" w:rsidP="00A22F81">
      <w:pPr>
        <w:pStyle w:val="LAText"/>
      </w:pPr>
      <w:r w:rsidRPr="00A22F81">
        <w:fldChar w:fldCharType="begin"/>
      </w:r>
      <w:r w:rsidRPr="00A22F81">
        <w:instrText>LL_ID:FtXwkf56LvZRnKZQS</w:instrText>
      </w:r>
      <w:r w:rsidRPr="00A22F81">
        <w:fldChar w:fldCharType="separate"/>
      </w:r>
      <w:r w:rsidRPr="00A22F81">
        <w:fldChar w:fldCharType="end"/>
      </w:r>
    </w:p>
    <w:tbl>
      <w:tblPr>
        <w:tblStyle w:val="Tabellenraster"/>
        <w:tblW w:w="9261" w:type="dxa"/>
        <w:tblInd w:w="-5" w:type="dxa"/>
        <w:shd w:val="clear" w:color="auto" w:fill="F2F2F2" w:themeFill="background1" w:themeFillShade="F2"/>
        <w:tblLook w:val="04A0" w:firstRow="1" w:lastRow="0" w:firstColumn="1" w:lastColumn="0" w:noHBand="0" w:noVBand="1"/>
      </w:tblPr>
      <w:tblGrid>
        <w:gridCol w:w="9261"/>
      </w:tblGrid>
      <w:tr w:rsidR="00A22F81" w:rsidRPr="00A22F81" w14:paraId="416476CC" w14:textId="77777777">
        <w:trPr>
          <w:trHeight w:val="1805"/>
        </w:trPr>
        <w:tc>
          <w:tcPr>
            <w:tcW w:w="9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A6132" w14:textId="77777777" w:rsidR="00304533" w:rsidRDefault="00A22F81" w:rsidP="00A22F81">
            <w:pPr>
              <w:pStyle w:val="LAText"/>
            </w:pPr>
            <w:r w:rsidRPr="00A22F81">
              <w:rPr>
                <w:i/>
              </w:rPr>
              <w:fldChar w:fldCharType="begin">
                <w:ffData>
                  <w:name w:val=""/>
                  <w:enabled/>
                  <w:calcOnExit/>
                  <w:textInput>
                    <w:default w:val="Name/Firma"/>
                  </w:textInput>
                </w:ffData>
              </w:fldChar>
            </w:r>
            <w:r w:rsidRPr="00A22F81">
              <w:rPr>
                <w:i/>
              </w:rPr>
              <w:instrText xml:space="preserve"> FORMTEXT </w:instrText>
            </w:r>
            <w:r w:rsidRPr="00A22F81">
              <w:rPr>
                <w:i/>
              </w:rPr>
            </w:r>
            <w:r w:rsidRPr="00A22F81">
              <w:rPr>
                <w:i/>
              </w:rPr>
              <w:fldChar w:fldCharType="separate"/>
            </w:r>
            <w:r w:rsidRPr="00A22F81">
              <w:rPr>
                <w:i/>
              </w:rPr>
              <w:t>Name/Firma</w:t>
            </w:r>
            <w:r w:rsidRPr="00A22F81">
              <w:fldChar w:fldCharType="end"/>
            </w:r>
          </w:p>
          <w:p w14:paraId="766D3963" w14:textId="3A70E0BC" w:rsidR="00A22F81" w:rsidRPr="00A22F81" w:rsidRDefault="00A22F81" w:rsidP="00A22F81">
            <w:pPr>
              <w:pStyle w:val="LAText"/>
            </w:pPr>
            <w:r w:rsidRPr="00A22F81">
              <w:t>_____________________________</w:t>
            </w:r>
          </w:p>
          <w:p w14:paraId="573F8566" w14:textId="77777777" w:rsidR="00A22F81" w:rsidRPr="00A22F81" w:rsidRDefault="00A22F81" w:rsidP="00304533">
            <w:pPr>
              <w:pStyle w:val="LAText"/>
              <w:spacing w:before="0"/>
            </w:pPr>
            <w:r w:rsidRPr="00A22F81">
              <w:t xml:space="preserve">Name des Bieters </w:t>
            </w:r>
          </w:p>
          <w:p w14:paraId="3AED6C67" w14:textId="77777777" w:rsidR="00A22F81" w:rsidRPr="00A22F81" w:rsidRDefault="00A22F81" w:rsidP="00A22F81">
            <w:pPr>
              <w:pStyle w:val="LAText"/>
            </w:pPr>
            <w:r w:rsidRPr="00A22F81">
              <w:t>(bei Bietergemeinschaften: Namen des Bevollmächtigten der Bietergemeinschaft)</w:t>
            </w:r>
          </w:p>
        </w:tc>
      </w:tr>
    </w:tbl>
    <w:p w14:paraId="462E3F9C" w14:textId="77777777" w:rsidR="00A22F81" w:rsidRPr="00A22F81" w:rsidRDefault="00A22F81" w:rsidP="00A22F81">
      <w:pPr>
        <w:pStyle w:val="LAText"/>
      </w:pPr>
    </w:p>
    <w:p w14:paraId="29AD5980" w14:textId="77777777" w:rsidR="00861192" w:rsidRDefault="00861192" w:rsidP="008E2A4E">
      <w:pPr>
        <w:pStyle w:val="LAText"/>
      </w:pPr>
    </w:p>
    <w:sectPr w:rsidR="00861192" w:rsidSect="00A22F81">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6A86E" w14:textId="77777777" w:rsidR="00BA45B7" w:rsidRDefault="00BA45B7" w:rsidP="004D3108">
      <w:r>
        <w:separator/>
      </w:r>
    </w:p>
  </w:endnote>
  <w:endnote w:type="continuationSeparator" w:id="0">
    <w:p w14:paraId="1E17A827" w14:textId="77777777" w:rsidR="00BA45B7" w:rsidRDefault="00BA45B7"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65B3" w14:textId="77777777" w:rsidR="00476207" w:rsidRDefault="00476207" w:rsidP="00476207">
    <w:pPr>
      <w:pStyle w:val="Fuzeile"/>
    </w:pPr>
  </w:p>
  <w:p w14:paraId="6BD435E1" w14:textId="01A49509" w:rsidR="00476207" w:rsidRDefault="00476207">
    <w:pPr>
      <w:pStyle w:val="Fuzeile"/>
    </w:pPr>
    <w:r w:rsidRPr="00476207">
      <w:t>Fassung vom 1</w:t>
    </w:r>
    <w:r w:rsidR="00AD1A3B">
      <w:t>5</w:t>
    </w:r>
    <w:r w:rsidRPr="00476207">
      <w:t>.07.2026</w:t>
    </w:r>
    <w:r w:rsidRPr="00476207">
      <w:tab/>
    </w:r>
    <w:r w:rsidRPr="00476207">
      <w:tab/>
      <w:t xml:space="preserve">Seite </w:t>
    </w:r>
    <w:r w:rsidRPr="00476207">
      <w:rPr>
        <w:b/>
        <w:bCs/>
      </w:rPr>
      <w:fldChar w:fldCharType="begin"/>
    </w:r>
    <w:r w:rsidRPr="00476207">
      <w:rPr>
        <w:b/>
        <w:bCs/>
      </w:rPr>
      <w:instrText>PAGE  \* Arabic  \* MERGEFORMAT</w:instrText>
    </w:r>
    <w:r w:rsidRPr="00476207">
      <w:rPr>
        <w:b/>
        <w:bCs/>
      </w:rPr>
      <w:fldChar w:fldCharType="separate"/>
    </w:r>
    <w:r w:rsidRPr="00476207">
      <w:rPr>
        <w:b/>
        <w:bCs/>
      </w:rPr>
      <w:t>2</w:t>
    </w:r>
    <w:r w:rsidRPr="00476207">
      <w:fldChar w:fldCharType="end"/>
    </w:r>
    <w:r w:rsidRPr="00476207">
      <w:t xml:space="preserve"> von </w:t>
    </w:r>
    <w:r w:rsidRPr="00476207">
      <w:rPr>
        <w:b/>
        <w:bCs/>
      </w:rPr>
      <w:fldChar w:fldCharType="begin"/>
    </w:r>
    <w:r w:rsidRPr="00476207">
      <w:rPr>
        <w:b/>
        <w:bCs/>
      </w:rPr>
      <w:instrText>NUMPAGES  \* Arabic  \* MERGEFORMAT</w:instrText>
    </w:r>
    <w:r w:rsidRPr="00476207">
      <w:rPr>
        <w:b/>
        <w:bCs/>
      </w:rPr>
      <w:fldChar w:fldCharType="separate"/>
    </w:r>
    <w:r w:rsidRPr="00476207">
      <w:rPr>
        <w:b/>
        <w:bCs/>
      </w:rPr>
      <w:t>2</w:t>
    </w:r>
    <w:r w:rsidRPr="0047620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179C" w14:textId="77777777" w:rsidR="00BA45B7" w:rsidRDefault="00BA45B7" w:rsidP="004D3108">
      <w:r>
        <w:separator/>
      </w:r>
    </w:p>
  </w:footnote>
  <w:footnote w:type="continuationSeparator" w:id="0">
    <w:p w14:paraId="5A468CF6" w14:textId="77777777" w:rsidR="00BA45B7" w:rsidRDefault="00BA45B7" w:rsidP="004D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64D2" w14:textId="77777777" w:rsidR="00A22F81" w:rsidRDefault="00A22F81" w:rsidP="00A22F81">
    <w:pPr>
      <w:pStyle w:val="Kopfzeile"/>
    </w:pPr>
    <w:r>
      <w:t>Jobcenter Mannheim</w:t>
    </w:r>
  </w:p>
  <w:p w14:paraId="75FAC269" w14:textId="20977178" w:rsidR="00A22F81" w:rsidRDefault="00A22F81" w:rsidP="00A22F81">
    <w:pPr>
      <w:pStyle w:val="Kopfzeile"/>
    </w:pPr>
    <w:r>
      <w:rPr>
        <w:noProof/>
        <w:sz w:val="18"/>
        <w:szCs w:val="18"/>
      </w:rPr>
      <w:drawing>
        <wp:anchor distT="0" distB="0" distL="114300" distR="114300" simplePos="0" relativeHeight="251661312" behindDoc="0" locked="0" layoutInCell="1" allowOverlap="1" wp14:anchorId="43407B7A" wp14:editId="1BCDC852">
          <wp:simplePos x="0" y="0"/>
          <wp:positionH relativeFrom="column">
            <wp:posOffset>3053080</wp:posOffset>
          </wp:positionH>
          <wp:positionV relativeFrom="paragraph">
            <wp:posOffset>6985</wp:posOffset>
          </wp:positionV>
          <wp:extent cx="3066415" cy="304800"/>
          <wp:effectExtent l="0" t="0" r="635" b="0"/>
          <wp:wrapSquare wrapText="bothSides"/>
          <wp:docPr id="21082943" name="Grafik 2108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t>Projekt „Gesundheitszentrum</w:t>
    </w:r>
    <w:r w:rsidR="00A52D41">
      <w:t>“</w:t>
    </w:r>
  </w:p>
  <w:p w14:paraId="300130E1" w14:textId="77777777" w:rsidR="00A22F81" w:rsidRDefault="00A22F81" w:rsidP="00A22F81">
    <w:pPr>
      <w:pStyle w:val="Kopfzeile"/>
    </w:pPr>
    <w:r>
      <w:t>Offenes Verfahren nach VgV</w:t>
    </w:r>
  </w:p>
  <w:p w14:paraId="38BCEF98" w14:textId="6EFEB608" w:rsidR="00A22F81" w:rsidRDefault="00A22F81" w:rsidP="00A22F81">
    <w:pPr>
      <w:pStyle w:val="Kopfzeile"/>
      <w:rPr>
        <w:b/>
      </w:rPr>
    </w:pPr>
    <w:r>
      <w:rPr>
        <w:b/>
      </w:rPr>
      <w:t>Angebotsschreiben</w:t>
    </w:r>
  </w:p>
  <w:p w14:paraId="79906D6C" w14:textId="3645BA43" w:rsidR="005E42EE" w:rsidRPr="005E42EE" w:rsidRDefault="005E42EE" w:rsidP="00A22F81">
    <w:pPr>
      <w:pStyle w:val="Kopfzeile"/>
      <w:rPr>
        <w:bCs/>
      </w:rPr>
    </w:pPr>
    <w:r w:rsidRPr="005E42EE">
      <w:rPr>
        <w:bCs/>
      </w:rPr>
      <w:t>Anhang 1</w:t>
    </w:r>
  </w:p>
  <w:p w14:paraId="64C1CE3D" w14:textId="77777777" w:rsidR="004D3108" w:rsidRDefault="004D3108">
    <w:pPr>
      <w:pStyle w:val="Kopfzeile"/>
    </w:pPr>
  </w:p>
  <w:p w14:paraId="2ADA0181" w14:textId="77777777" w:rsidR="00A22F81" w:rsidRDefault="00A22F8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1C1C" w14:textId="77777777" w:rsidR="00A22F81" w:rsidRPr="00A22F81" w:rsidRDefault="00A22F81" w:rsidP="00A22F81">
    <w:pPr>
      <w:pStyle w:val="Kopfzeile"/>
    </w:pPr>
    <w:r w:rsidRPr="00A22F81">
      <w:t>Jobcenter Mannheim</w:t>
    </w:r>
  </w:p>
  <w:p w14:paraId="42610104" w14:textId="77777777" w:rsidR="00A22F81" w:rsidRPr="00A22F81" w:rsidRDefault="00A22F81" w:rsidP="00A22F81">
    <w:pPr>
      <w:pStyle w:val="Kopfzeile"/>
    </w:pPr>
    <w:r w:rsidRPr="00A22F81">
      <w:rPr>
        <w:noProof/>
      </w:rPr>
      <w:drawing>
        <wp:anchor distT="0" distB="0" distL="114300" distR="114300" simplePos="0" relativeHeight="251659264" behindDoc="0" locked="0" layoutInCell="1" allowOverlap="1" wp14:anchorId="72F32F1F" wp14:editId="7663B9BC">
          <wp:simplePos x="0" y="0"/>
          <wp:positionH relativeFrom="column">
            <wp:posOffset>3053080</wp:posOffset>
          </wp:positionH>
          <wp:positionV relativeFrom="paragraph">
            <wp:posOffset>6985</wp:posOffset>
          </wp:positionV>
          <wp:extent cx="3066415" cy="304800"/>
          <wp:effectExtent l="0" t="0" r="63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rsidRPr="00A22F81">
      <w:t>Projekt „Gesundheitszentrum</w:t>
    </w:r>
  </w:p>
  <w:p w14:paraId="1E70BBB1" w14:textId="77777777" w:rsidR="00A22F81" w:rsidRPr="00A22F81" w:rsidRDefault="00A22F81" w:rsidP="00A22F81">
    <w:pPr>
      <w:pStyle w:val="Kopfzeile"/>
    </w:pPr>
    <w:r w:rsidRPr="00A22F81">
      <w:t>Offenes Verfahren nach VgV</w:t>
    </w:r>
  </w:p>
  <w:p w14:paraId="2781E3DF" w14:textId="3D65A71E" w:rsidR="00F8647A" w:rsidRDefault="00A22F81" w:rsidP="00A22F81">
    <w:pPr>
      <w:pStyle w:val="Kopfzeile"/>
      <w:rPr>
        <w:b/>
      </w:rPr>
    </w:pPr>
    <w:r>
      <w:rPr>
        <w:b/>
      </w:rPr>
      <w:t>Angebotsschreiben</w:t>
    </w:r>
  </w:p>
  <w:p w14:paraId="5C50EA76" w14:textId="77777777" w:rsidR="00A22F81" w:rsidRDefault="00A22F81" w:rsidP="00A22F81">
    <w:pPr>
      <w:pStyle w:val="Kopfzeile"/>
      <w:rPr>
        <w:b/>
      </w:rPr>
    </w:pPr>
  </w:p>
  <w:p w14:paraId="4EEF2E70" w14:textId="77777777" w:rsidR="00A22F81" w:rsidRPr="00A22F81" w:rsidRDefault="00A22F81" w:rsidP="00A22F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4"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5" w15:restartNumberingAfterBreak="0">
    <w:nsid w:val="3A505BE1"/>
    <w:multiLevelType w:val="multilevel"/>
    <w:tmpl w:val="DF7E6BAC"/>
    <w:name w:val="LA-STANDARD-2"/>
    <w:lvl w:ilvl="0">
      <w:start w:val="1"/>
      <w:numFmt w:val="upperRoman"/>
      <w:pStyle w:val="LAEbene1"/>
      <w:lvlText w:val="%1."/>
      <w:lvlJc w:val="left"/>
      <w:pPr>
        <w:tabs>
          <w:tab w:val="num" w:pos="567"/>
        </w:tabs>
        <w:ind w:left="567" w:hanging="567"/>
      </w:pPr>
    </w:lvl>
    <w:lvl w:ilvl="1">
      <w:start w:val="1"/>
      <w:numFmt w:val="decimal"/>
      <w:pStyle w:val="LAEbene2"/>
      <w:lvlText w:val="%2."/>
      <w:lvlJc w:val="left"/>
      <w:pPr>
        <w:tabs>
          <w:tab w:val="num" w:pos="567"/>
        </w:tabs>
        <w:ind w:left="567" w:hanging="567"/>
      </w:pPr>
    </w:lvl>
    <w:lvl w:ilvl="2">
      <w:start w:val="1"/>
      <w:numFmt w:val="lowerLetter"/>
      <w:pStyle w:val="LAEbene3"/>
      <w:lvlText w:val="%3)"/>
      <w:lvlJc w:val="left"/>
      <w:pPr>
        <w:tabs>
          <w:tab w:val="num" w:pos="1134"/>
        </w:tabs>
        <w:ind w:left="1134" w:hanging="567"/>
      </w:pPr>
    </w:lvl>
    <w:lvl w:ilvl="3">
      <w:start w:val="27"/>
      <w:numFmt w:val="lowerLetter"/>
      <w:pStyle w:val="LAEbene4"/>
      <w:lvlText w:val="%4)"/>
      <w:lvlJc w:val="left"/>
      <w:pPr>
        <w:tabs>
          <w:tab w:val="num" w:pos="1134"/>
        </w:tabs>
        <w:ind w:left="1134" w:hanging="567"/>
      </w:pPr>
    </w:lvl>
    <w:lvl w:ilvl="4">
      <w:start w:val="1"/>
      <w:numFmt w:val="decimal"/>
      <w:pStyle w:val="LAEbene5"/>
      <w:lvlText w:val="(%5)"/>
      <w:lvlJc w:val="left"/>
      <w:pPr>
        <w:tabs>
          <w:tab w:val="num" w:pos="1134"/>
        </w:tabs>
        <w:ind w:left="1134" w:hanging="567"/>
      </w:pPr>
    </w:lvl>
    <w:lvl w:ilvl="5">
      <w:start w:val="1"/>
      <w:numFmt w:val="lowerLetter"/>
      <w:pStyle w:val="LAEbene6"/>
      <w:lvlText w:val="(%6)"/>
      <w:lvlJc w:val="left"/>
      <w:pPr>
        <w:tabs>
          <w:tab w:val="num" w:pos="1701"/>
        </w:tabs>
        <w:ind w:left="1701" w:hanging="567"/>
      </w:pPr>
    </w:lvl>
    <w:lvl w:ilvl="6">
      <w:start w:val="27"/>
      <w:numFmt w:val="lowerLetter"/>
      <w:pStyle w:val="LAEbene7"/>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7" w15:restartNumberingAfterBreak="0">
    <w:nsid w:val="3F2121DD"/>
    <w:multiLevelType w:val="multilevel"/>
    <w:tmpl w:val="B8A41DA6"/>
    <w:name w:val="LA-STANDARD"/>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1134"/>
        </w:tabs>
        <w:ind w:left="1134" w:hanging="567"/>
      </w:pPr>
    </w:lvl>
    <w:lvl w:ilvl="4">
      <w:start w:val="27"/>
      <w:numFmt w:val="lowerLetter"/>
      <w:lvlText w:val="%5)"/>
      <w:lvlJc w:val="left"/>
      <w:pPr>
        <w:tabs>
          <w:tab w:val="num" w:pos="1134"/>
        </w:tabs>
        <w:ind w:left="1134" w:hanging="567"/>
      </w:pPr>
    </w:lvl>
    <w:lvl w:ilvl="5">
      <w:start w:val="1"/>
      <w:numFmt w:val="decimal"/>
      <w:lvlText w:val="(%6)"/>
      <w:lvlJc w:val="left"/>
      <w:pPr>
        <w:tabs>
          <w:tab w:val="num" w:pos="1134"/>
        </w:tabs>
        <w:ind w:left="1134" w:hanging="567"/>
      </w:pPr>
    </w:lvl>
    <w:lvl w:ilvl="6">
      <w:start w:val="1"/>
      <w:numFmt w:val="lowerLetter"/>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8"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9" w15:restartNumberingAfterBreak="0">
    <w:nsid w:val="5DC17BA4"/>
    <w:multiLevelType w:val="hybridMultilevel"/>
    <w:tmpl w:val="087E3648"/>
    <w:lvl w:ilvl="0" w:tplc="1F6010F4">
      <w:start w:val="1"/>
      <w:numFmt w:val="bullet"/>
      <w:pStyle w:val="LLUnorderedList"/>
      <w:lvlText w:val=""/>
      <w:lvlJc w:val="left"/>
      <w:pPr>
        <w:ind w:left="360" w:hanging="360"/>
      </w:pPr>
      <w:rPr>
        <w:rFonts w:ascii="Symbol" w:hAnsi="Symbol" w:hint="default"/>
      </w:rPr>
    </w:lvl>
    <w:lvl w:ilvl="1" w:tplc="04070003">
      <w:start w:val="1"/>
      <w:numFmt w:val="bullet"/>
      <w:lvlText w:val="o"/>
      <w:lvlJc w:val="left"/>
      <w:pPr>
        <w:ind w:left="3849" w:hanging="360"/>
      </w:pPr>
      <w:rPr>
        <w:rFonts w:ascii="Courier New" w:hAnsi="Courier New" w:cs="Courier New" w:hint="default"/>
      </w:rPr>
    </w:lvl>
    <w:lvl w:ilvl="2" w:tplc="04070005">
      <w:start w:val="1"/>
      <w:numFmt w:val="bullet"/>
      <w:lvlText w:val=""/>
      <w:lvlJc w:val="left"/>
      <w:pPr>
        <w:ind w:left="4569" w:hanging="360"/>
      </w:pPr>
      <w:rPr>
        <w:rFonts w:ascii="Wingdings" w:hAnsi="Wingdings" w:hint="default"/>
      </w:rPr>
    </w:lvl>
    <w:lvl w:ilvl="3" w:tplc="04070001">
      <w:start w:val="1"/>
      <w:numFmt w:val="bullet"/>
      <w:lvlText w:val=""/>
      <w:lvlJc w:val="left"/>
      <w:pPr>
        <w:ind w:left="5289" w:hanging="360"/>
      </w:pPr>
      <w:rPr>
        <w:rFonts w:ascii="Symbol" w:hAnsi="Symbol" w:hint="default"/>
      </w:rPr>
    </w:lvl>
    <w:lvl w:ilvl="4" w:tplc="04070003">
      <w:start w:val="1"/>
      <w:numFmt w:val="bullet"/>
      <w:lvlText w:val="o"/>
      <w:lvlJc w:val="left"/>
      <w:pPr>
        <w:ind w:left="6009" w:hanging="360"/>
      </w:pPr>
      <w:rPr>
        <w:rFonts w:ascii="Courier New" w:hAnsi="Courier New" w:cs="Courier New" w:hint="default"/>
      </w:rPr>
    </w:lvl>
    <w:lvl w:ilvl="5" w:tplc="04070005">
      <w:start w:val="1"/>
      <w:numFmt w:val="bullet"/>
      <w:lvlText w:val=""/>
      <w:lvlJc w:val="left"/>
      <w:pPr>
        <w:ind w:left="6729" w:hanging="360"/>
      </w:pPr>
      <w:rPr>
        <w:rFonts w:ascii="Wingdings" w:hAnsi="Wingdings" w:hint="default"/>
      </w:rPr>
    </w:lvl>
    <w:lvl w:ilvl="6" w:tplc="04070001">
      <w:start w:val="1"/>
      <w:numFmt w:val="bullet"/>
      <w:lvlText w:val=""/>
      <w:lvlJc w:val="left"/>
      <w:pPr>
        <w:ind w:left="7449" w:hanging="360"/>
      </w:pPr>
      <w:rPr>
        <w:rFonts w:ascii="Symbol" w:hAnsi="Symbol" w:hint="default"/>
      </w:rPr>
    </w:lvl>
    <w:lvl w:ilvl="7" w:tplc="04070003">
      <w:start w:val="1"/>
      <w:numFmt w:val="bullet"/>
      <w:lvlText w:val="o"/>
      <w:lvlJc w:val="left"/>
      <w:pPr>
        <w:ind w:left="8169" w:hanging="360"/>
      </w:pPr>
      <w:rPr>
        <w:rFonts w:ascii="Courier New" w:hAnsi="Courier New" w:cs="Courier New" w:hint="default"/>
      </w:rPr>
    </w:lvl>
    <w:lvl w:ilvl="8" w:tplc="04070005">
      <w:start w:val="1"/>
      <w:numFmt w:val="bullet"/>
      <w:lvlText w:val=""/>
      <w:lvlJc w:val="left"/>
      <w:pPr>
        <w:ind w:left="8889" w:hanging="360"/>
      </w:pPr>
      <w:rPr>
        <w:rFonts w:ascii="Wingdings" w:hAnsi="Wingdings" w:hint="default"/>
      </w:rPr>
    </w:lvl>
  </w:abstractNum>
  <w:abstractNum w:abstractNumId="10"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11"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num w:numId="1" w16cid:durableId="1390302903">
    <w:abstractNumId w:val="3"/>
  </w:num>
  <w:num w:numId="2" w16cid:durableId="1600137594">
    <w:abstractNumId w:val="8"/>
  </w:num>
  <w:num w:numId="3" w16cid:durableId="2014527939">
    <w:abstractNumId w:val="11"/>
  </w:num>
  <w:num w:numId="4" w16cid:durableId="757101194">
    <w:abstractNumId w:val="7"/>
  </w:num>
  <w:num w:numId="5" w16cid:durableId="154107078">
    <w:abstractNumId w:val="10"/>
  </w:num>
  <w:num w:numId="6" w16cid:durableId="937130681">
    <w:abstractNumId w:val="6"/>
  </w:num>
  <w:num w:numId="7" w16cid:durableId="1390424269">
    <w:abstractNumId w:val="1"/>
  </w:num>
  <w:num w:numId="8" w16cid:durableId="1372805764">
    <w:abstractNumId w:val="4"/>
  </w:num>
  <w:num w:numId="9" w16cid:durableId="1261991184">
    <w:abstractNumId w:val="0"/>
  </w:num>
  <w:num w:numId="10" w16cid:durableId="898327901">
    <w:abstractNumId w:val="2"/>
  </w:num>
  <w:num w:numId="11" w16cid:durableId="1594557902">
    <w:abstractNumId w:val="9"/>
  </w:num>
  <w:num w:numId="12" w16cid:durableId="466433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1" w:cryptProviderType="rsaAES" w:cryptAlgorithmClass="hash" w:cryptAlgorithmType="typeAny" w:cryptAlgorithmSid="14" w:cryptSpinCount="100000" w:hash="dKIh1nDVo+cCQwvo9E9Kfi2V8Bx3R9IsZDkPOkNoriEQOxkoxmg1M/odPwkq/nS4lcS3u6dDw1xsR0CatgQqTg==" w:salt="V2HpvhYytZxGpq/2b8aFq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0|LA-STANDARD|1|TOC_LA_STANDARD|0|LA Ebene 1|LA Ebene 2|LA Ebene 3|LA Ebene 4|LA Ebene 5|LA Ebene 6|LA Ebene 7|LA Ebene 8|_x000d_1|LA-STANDARD-2|1|TOC_LA_STANDARD_2|0|LA Ebene 1|LA Ebene 2|LA Ebene 3|LA Ebene 4|LA Ebene 5|LA Ebene 6|LA Ebene 7||"/>
    <w:docVar w:name="LA_TemplateID" w:val="Leer1"/>
    <w:docVar w:name="LA_TemplateVersion" w:val="2"/>
  </w:docVars>
  <w:rsids>
    <w:rsidRoot w:val="00A22F81"/>
    <w:rsid w:val="000817DC"/>
    <w:rsid w:val="0009771E"/>
    <w:rsid w:val="000A421B"/>
    <w:rsid w:val="000B00B6"/>
    <w:rsid w:val="000D34D6"/>
    <w:rsid w:val="00112E48"/>
    <w:rsid w:val="00304533"/>
    <w:rsid w:val="003F39C3"/>
    <w:rsid w:val="004026DD"/>
    <w:rsid w:val="00476207"/>
    <w:rsid w:val="004D3108"/>
    <w:rsid w:val="00592858"/>
    <w:rsid w:val="005C70E6"/>
    <w:rsid w:val="005E42EE"/>
    <w:rsid w:val="005F7F8D"/>
    <w:rsid w:val="00857B72"/>
    <w:rsid w:val="00861192"/>
    <w:rsid w:val="008E2A4E"/>
    <w:rsid w:val="009F5DE1"/>
    <w:rsid w:val="00A22F81"/>
    <w:rsid w:val="00A31433"/>
    <w:rsid w:val="00A52D41"/>
    <w:rsid w:val="00AD0097"/>
    <w:rsid w:val="00AD1A3B"/>
    <w:rsid w:val="00B402D8"/>
    <w:rsid w:val="00BA45B7"/>
    <w:rsid w:val="00D12CB3"/>
    <w:rsid w:val="00D60C3E"/>
    <w:rsid w:val="00E4577A"/>
    <w:rsid w:val="00ED3971"/>
    <w:rsid w:val="00EE406C"/>
    <w:rsid w:val="00F17D4F"/>
    <w:rsid w:val="00F8647A"/>
    <w:rsid w:val="00F872C7"/>
    <w:rsid w:val="00FC1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8D59B"/>
  <w15:chartTrackingRefBased/>
  <w15:docId w15:val="{26F27C29-B95B-4C9C-B962-1F577C31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2A4E"/>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uiPriority w:val="34"/>
    <w:semiHidden/>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10"/>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2"/>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3"/>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AD0097"/>
    <w:pPr>
      <w:keepNext/>
      <w:keepLines/>
      <w:numPr>
        <w:numId w:val="12"/>
      </w:numPr>
      <w:spacing w:before="240" w:line="312" w:lineRule="auto"/>
      <w:jc w:val="both"/>
      <w:outlineLvl w:val="0"/>
    </w:pPr>
    <w:rPr>
      <w:rFonts w:eastAsia="Times New Roman" w:cs="Times New Roman"/>
      <w:b/>
      <w:bC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sz w:val="21"/>
      <w:szCs w:val="24"/>
      <w:lang w:eastAsia="de-DE"/>
    </w:rPr>
  </w:style>
  <w:style w:type="paragraph" w:customStyle="1" w:styleId="LAEbene2">
    <w:name w:val="LA Ebene 2"/>
    <w:basedOn w:val="Standard"/>
    <w:next w:val="LAText1"/>
    <w:link w:val="LAEbene2Zchn"/>
    <w:qFormat/>
    <w:rsid w:val="00AD0097"/>
    <w:pPr>
      <w:keepNext/>
      <w:keepLines/>
      <w:numPr>
        <w:ilvl w:val="1"/>
        <w:numId w:val="12"/>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2"/>
    <w:link w:val="LAEbene3Zchn"/>
    <w:qFormat/>
    <w:rsid w:val="00AD0097"/>
    <w:pPr>
      <w:keepNext/>
      <w:keepLines/>
      <w:numPr>
        <w:ilvl w:val="2"/>
        <w:numId w:val="12"/>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AD0097"/>
    <w:pPr>
      <w:keepNext/>
      <w:keepLines/>
      <w:numPr>
        <w:ilvl w:val="3"/>
        <w:numId w:val="12"/>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AD0097"/>
    <w:pPr>
      <w:keepNext/>
      <w:keepLines/>
      <w:numPr>
        <w:ilvl w:val="4"/>
        <w:numId w:val="12"/>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3"/>
    <w:link w:val="LAEbene6Zchn"/>
    <w:qFormat/>
    <w:rsid w:val="00AD0097"/>
    <w:pPr>
      <w:keepNext/>
      <w:keepLines/>
      <w:numPr>
        <w:ilvl w:val="5"/>
        <w:numId w:val="12"/>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AD0097"/>
    <w:pPr>
      <w:keepNext/>
      <w:keepLines/>
      <w:numPr>
        <w:ilvl w:val="6"/>
        <w:numId w:val="12"/>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F17D4F"/>
    <w:pPr>
      <w:keepNext/>
      <w:keepLines/>
      <w:numPr>
        <w:ilvl w:val="7"/>
        <w:numId w:val="4"/>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AD0097"/>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AD0097"/>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AD0097"/>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AD0097"/>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AD0097"/>
    <w:pPr>
      <w:tabs>
        <w:tab w:val="left" w:pos="426"/>
        <w:tab w:val="right" w:leader="dot" w:pos="9062"/>
      </w:tabs>
      <w:spacing w:before="240" w:after="0"/>
      <w:ind w:left="425" w:hanging="425"/>
    </w:pPr>
    <w:rPr>
      <w:rFonts w:eastAsia="Times New Roman" w:cs="Times New Roman"/>
      <w:szCs w:val="24"/>
      <w:lang w:eastAsia="de-DE"/>
    </w:rPr>
  </w:style>
  <w:style w:type="paragraph" w:styleId="Verzeichnis1">
    <w:name w:val="toc 1"/>
    <w:basedOn w:val="Standard"/>
    <w:next w:val="Standard"/>
    <w:autoRedefine/>
    <w:uiPriority w:val="39"/>
    <w:semiHidden/>
    <w:unhideWhenUsed/>
    <w:rsid w:val="004D3108"/>
    <w:pPr>
      <w:spacing w:after="100"/>
    </w:pPr>
  </w:style>
  <w:style w:type="paragraph" w:customStyle="1" w:styleId="TOCLAEbene2">
    <w:name w:val="TOC LA Ebene 2"/>
    <w:basedOn w:val="Verzeichnis2"/>
    <w:rsid w:val="00AD0097"/>
    <w:pPr>
      <w:tabs>
        <w:tab w:val="left" w:pos="851"/>
        <w:tab w:val="right" w:leader="dot" w:pos="9062"/>
      </w:tabs>
      <w:spacing w:before="120" w:after="0"/>
      <w:ind w:left="851"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AD0097"/>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AD0097"/>
    <w:pPr>
      <w:tabs>
        <w:tab w:val="left" w:pos="1701"/>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AD0097"/>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AD0097"/>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AD0097"/>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F17D4F"/>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10"/>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5"/>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6"/>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7"/>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8"/>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9"/>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table" w:styleId="Tabellenraster">
    <w:name w:val="Table Grid"/>
    <w:basedOn w:val="NormaleTabelle"/>
    <w:uiPriority w:val="39"/>
    <w:rsid w:val="00A22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LUnorderedList">
    <w:name w:val="LL Unordered List"/>
    <w:basedOn w:val="Standard"/>
    <w:qFormat/>
    <w:rsid w:val="00A22F81"/>
    <w:pPr>
      <w:numPr>
        <w:numId w:val="11"/>
      </w:numPr>
      <w:tabs>
        <w:tab w:val="num" w:pos="360"/>
      </w:tabs>
      <w:spacing w:line="312" w:lineRule="auto"/>
      <w:ind w:left="0" w:firstLine="0"/>
      <w:jc w:val="both"/>
    </w:pPr>
    <w:rPr>
      <w:rFonts w:cstheme="minorBidi"/>
    </w:rPr>
  </w:style>
  <w:style w:type="character" w:styleId="Hyperlink">
    <w:name w:val="Hyperlink"/>
    <w:basedOn w:val="Absatz-Standardschriftart"/>
    <w:uiPriority w:val="99"/>
    <w:unhideWhenUsed/>
    <w:rsid w:val="00AD0097"/>
    <w:rPr>
      <w:color w:val="0563C1" w:themeColor="hyperlink"/>
      <w:u w:val="single"/>
    </w:rPr>
  </w:style>
  <w:style w:type="character" w:styleId="NichtaufgelsteErwhnung">
    <w:name w:val="Unresolved Mention"/>
    <w:basedOn w:val="Absatz-Standardschriftart"/>
    <w:uiPriority w:val="99"/>
    <w:semiHidden/>
    <w:unhideWhenUsed/>
    <w:rsid w:val="00AD00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lex.europa.eu/legal-content/DE/TXT/PDF/?uri=CELEX:32003H0361&amp;from=E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leer1</Template>
  <TotalTime>0</TotalTime>
  <Pages>4</Pages>
  <Words>1024</Words>
  <Characters>6452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ABEL_SAWI</dc:creator>
  <cp:keywords/>
  <dc:description/>
  <cp:lastModifiedBy>Jukic, Mihaela</cp:lastModifiedBy>
  <cp:revision>5</cp:revision>
  <dcterms:created xsi:type="dcterms:W3CDTF">2026-07-15T11:21:00Z</dcterms:created>
  <dcterms:modified xsi:type="dcterms:W3CDTF">2026-07-15T11:22:00Z</dcterms:modified>
</cp:coreProperties>
</file>